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694" w:rsidRPr="00B12586" w:rsidRDefault="007B4513" w:rsidP="00B12586">
      <w:pPr>
        <w:jc w:val="center"/>
        <w:rPr>
          <w:b/>
          <w:bCs/>
          <w:sz w:val="32"/>
          <w:szCs w:val="32"/>
        </w:rPr>
      </w:pPr>
      <w:bookmarkStart w:id="0" w:name="Betreff"/>
      <w:bookmarkEnd w:id="0"/>
      <w:r w:rsidRPr="00B12586">
        <w:rPr>
          <w:b/>
          <w:bCs/>
          <w:sz w:val="32"/>
          <w:szCs w:val="32"/>
        </w:rPr>
        <w:t>Wichtige Bieterinformation</w:t>
      </w:r>
      <w:r w:rsidR="004A338B" w:rsidRPr="00B12586">
        <w:rPr>
          <w:b/>
          <w:bCs/>
          <w:sz w:val="32"/>
          <w:szCs w:val="32"/>
        </w:rPr>
        <w:t xml:space="preserve"> zur elektronischen Angebotsabgabe</w:t>
      </w:r>
    </w:p>
    <w:p w:rsidR="0040086D" w:rsidRDefault="0040086D"/>
    <w:p w:rsidR="007B4513" w:rsidRDefault="00B12586" w:rsidP="004A338B">
      <w:pPr>
        <w:jc w:val="both"/>
      </w:pPr>
      <w:r>
        <w:t>S</w:t>
      </w:r>
      <w:r w:rsidR="007B4513">
        <w:t xml:space="preserve">ämtliche Ausschreibungsverfahren </w:t>
      </w:r>
      <w:r w:rsidR="002F33B7">
        <w:t>der Gemeinde Rosendahl</w:t>
      </w:r>
      <w:r w:rsidR="007B4513">
        <w:t xml:space="preserve"> werden </w:t>
      </w:r>
      <w:r w:rsidR="00477B7A">
        <w:t xml:space="preserve">derzeit schon </w:t>
      </w:r>
      <w:r w:rsidR="007B4513">
        <w:t>elektronisch über den Vergabemarktplatz NRW durchgeführt. Dies bedeutet insbesondere, dass die Vergabeunterlagen elektronisch über diese Plattform zur Verfügung gestellt werden und</w:t>
      </w:r>
      <w:r w:rsidR="004A338B">
        <w:t xml:space="preserve"> auch die Kommunikation elektronisch hierüber stattfindet.</w:t>
      </w:r>
    </w:p>
    <w:p w:rsidR="004A338B" w:rsidRDefault="004A338B" w:rsidP="004A338B">
      <w:pPr>
        <w:jc w:val="both"/>
      </w:pPr>
    </w:p>
    <w:p w:rsidR="00AE1FD5" w:rsidRDefault="004A338B" w:rsidP="004A338B">
      <w:pPr>
        <w:jc w:val="both"/>
      </w:pPr>
      <w:r>
        <w:t xml:space="preserve">Mit dem Jahr 2020 gibt es eine Neuerung im Bereich der elektronischen Vergabe: </w:t>
      </w:r>
      <w:r w:rsidRPr="00AE1FD5">
        <w:rPr>
          <w:b/>
          <w:color w:val="FF0000"/>
        </w:rPr>
        <w:t xml:space="preserve">die ausschließliche </w:t>
      </w:r>
      <w:r w:rsidR="006564ED" w:rsidRPr="00AE1FD5">
        <w:rPr>
          <w:b/>
          <w:color w:val="FF0000"/>
        </w:rPr>
        <w:t>Angebotsabgabe mithilfe elektronischer Mittel über den Vergabemarktplatz NRW</w:t>
      </w:r>
      <w:r w:rsidRPr="00AE1FD5">
        <w:rPr>
          <w:b/>
          <w:color w:val="FF0000"/>
        </w:rPr>
        <w:t>.</w:t>
      </w:r>
    </w:p>
    <w:p w:rsidR="004A338B" w:rsidRDefault="004D12ED" w:rsidP="004A338B">
      <w:pPr>
        <w:jc w:val="both"/>
      </w:pPr>
      <w:r>
        <w:t>Im Bereich der Liefer- und</w:t>
      </w:r>
      <w:bookmarkStart w:id="1" w:name="_GoBack"/>
      <w:bookmarkEnd w:id="1"/>
      <w:r>
        <w:t xml:space="preserve"> Dienstleistungen ist dies durch die Unterschwellenvergabeordnung (UVgO) vorgeschrieben und auch im Bereich der Bauleistungen hat sich </w:t>
      </w:r>
      <w:r w:rsidR="002F33B7">
        <w:t>die Gemeinde Rosendahl</w:t>
      </w:r>
      <w:r>
        <w:t xml:space="preserve"> dafür entschieden, die Vorteile der elektronischen Angebotsabgabe zu nutzen.</w:t>
      </w:r>
    </w:p>
    <w:p w:rsidR="004D12ED" w:rsidRDefault="004D12ED" w:rsidP="004A338B">
      <w:pPr>
        <w:jc w:val="both"/>
      </w:pPr>
    </w:p>
    <w:p w:rsidR="004D12ED" w:rsidRDefault="004D12ED" w:rsidP="004A338B">
      <w:pPr>
        <w:jc w:val="both"/>
      </w:pPr>
      <w:r>
        <w:t>Auch Ihnen bietet die elektronische Angebotsabgabe entscheidende Vorteile:</w:t>
      </w:r>
    </w:p>
    <w:p w:rsidR="004D12ED" w:rsidRDefault="004D12ED" w:rsidP="004D12ED">
      <w:pPr>
        <w:pStyle w:val="Listenabsatz"/>
        <w:numPr>
          <w:ilvl w:val="0"/>
          <w:numId w:val="3"/>
        </w:numPr>
        <w:jc w:val="both"/>
      </w:pPr>
      <w:r>
        <w:t>Sie ersparen sich die Kosten und die Risiken des Postweges (verspätete Zustellung etc.)</w:t>
      </w:r>
    </w:p>
    <w:p w:rsidR="004D12ED" w:rsidRDefault="004D12ED" w:rsidP="004D12ED">
      <w:pPr>
        <w:pStyle w:val="Listenabsatz"/>
        <w:numPr>
          <w:ilvl w:val="0"/>
          <w:numId w:val="3"/>
        </w:numPr>
        <w:jc w:val="both"/>
      </w:pPr>
      <w:r>
        <w:t>Sie haben bis zum Ablauf der Angebotsfrist jederzeit die Möglichkeit, auf Ihr Angebot zu zugreifen, um es erneut zu prüfen, abzuändern oder zurück zu ziehen.</w:t>
      </w:r>
    </w:p>
    <w:p w:rsidR="004D12ED" w:rsidRDefault="004D12ED" w:rsidP="004D12ED">
      <w:pPr>
        <w:pStyle w:val="Listenabsatz"/>
        <w:numPr>
          <w:ilvl w:val="0"/>
          <w:numId w:val="3"/>
        </w:numPr>
        <w:jc w:val="both"/>
      </w:pPr>
      <w:r>
        <w:t>Sie werden mithilfe des Bietertool</w:t>
      </w:r>
      <w:r w:rsidR="00CF73FE">
        <w:t>s</w:t>
      </w:r>
      <w:r>
        <w:t xml:space="preserve"> „Schritt für Schritt“ durch den Abgabeprozess für Ihr elektronisches Angebot geführt.</w:t>
      </w:r>
      <w:r w:rsidR="00AE70A8">
        <w:t xml:space="preserve"> Des Weiteren ist das schnell geschehene Vergessen eine</w:t>
      </w:r>
      <w:r w:rsidR="0020650D">
        <w:t>r</w:t>
      </w:r>
      <w:r w:rsidR="00AE70A8">
        <w:t xml:space="preserve"> Unterschrift auf einem der Formblätter n</w:t>
      </w:r>
      <w:r w:rsidR="0020650D">
        <w:t>icht mehr möglich, da</w:t>
      </w:r>
      <w:r w:rsidR="00AE70A8">
        <w:t xml:space="preserve"> alle Bestandteile Ihre</w:t>
      </w:r>
      <w:r w:rsidR="00F51498">
        <w:t>s elektronischen Angebots mit der Abgabe auf dem Vergabemarktplatz NRW als unterschrieben gelten.</w:t>
      </w:r>
    </w:p>
    <w:p w:rsidR="004D12ED" w:rsidRDefault="004D12ED" w:rsidP="004A338B">
      <w:pPr>
        <w:jc w:val="both"/>
      </w:pPr>
    </w:p>
    <w:p w:rsidR="004A338B" w:rsidRPr="006C431D" w:rsidRDefault="004D12ED" w:rsidP="004A338B">
      <w:pPr>
        <w:jc w:val="both"/>
        <w:rPr>
          <w:color w:val="FF0000"/>
        </w:rPr>
      </w:pPr>
      <w:r w:rsidRPr="006C431D">
        <w:rPr>
          <w:b/>
          <w:color w:val="FF0000"/>
        </w:rPr>
        <w:t>Es wird ausdrücklich darauf hingewiesen, dass eine</w:t>
      </w:r>
      <w:r w:rsidRPr="006C431D">
        <w:rPr>
          <w:color w:val="FF0000"/>
        </w:rPr>
        <w:t xml:space="preserve"> </w:t>
      </w:r>
      <w:r w:rsidR="004A338B" w:rsidRPr="006C431D">
        <w:rPr>
          <w:b/>
          <w:color w:val="FF0000"/>
        </w:rPr>
        <w:t xml:space="preserve">schriftliche Angebotsabgabe, eine Angebotsabgabe per E-Mail oder über die Kommunikationsfunktion des Vergabemarktplatzes NRW nicht zugelassen </w:t>
      </w:r>
      <w:r w:rsidRPr="006C431D">
        <w:rPr>
          <w:b/>
          <w:color w:val="FF0000"/>
        </w:rPr>
        <w:t xml:space="preserve">ist und </w:t>
      </w:r>
      <w:r w:rsidR="004A338B" w:rsidRPr="006C431D">
        <w:rPr>
          <w:b/>
          <w:color w:val="FF0000"/>
        </w:rPr>
        <w:t>zum Aussch</w:t>
      </w:r>
      <w:r w:rsidR="00C4781B" w:rsidRPr="006C431D">
        <w:rPr>
          <w:b/>
          <w:color w:val="FF0000"/>
        </w:rPr>
        <w:t xml:space="preserve">luss Ihres </w:t>
      </w:r>
      <w:r w:rsidR="004A338B" w:rsidRPr="006C431D">
        <w:rPr>
          <w:b/>
          <w:color w:val="FF0000"/>
        </w:rPr>
        <w:t>Angebotes</w:t>
      </w:r>
      <w:r w:rsidRPr="006C431D">
        <w:rPr>
          <w:b/>
          <w:color w:val="FF0000"/>
        </w:rPr>
        <w:t xml:space="preserve"> führt</w:t>
      </w:r>
      <w:r w:rsidR="004A338B" w:rsidRPr="006C431D">
        <w:rPr>
          <w:b/>
          <w:color w:val="FF0000"/>
        </w:rPr>
        <w:t>.</w:t>
      </w:r>
      <w:r w:rsidR="00C4781B" w:rsidRPr="006C431D">
        <w:rPr>
          <w:b/>
          <w:color w:val="FF0000"/>
        </w:rPr>
        <w:t xml:space="preserve"> Bitte senden Sie uns Ihr Angebot daher</w:t>
      </w:r>
      <w:r w:rsidRPr="006C431D">
        <w:rPr>
          <w:b/>
          <w:color w:val="FF0000"/>
        </w:rPr>
        <w:t xml:space="preserve"> in Ihrem eigenen Interesse</w:t>
      </w:r>
      <w:r w:rsidR="00C4781B" w:rsidRPr="006C431D">
        <w:rPr>
          <w:b/>
          <w:color w:val="FF0000"/>
        </w:rPr>
        <w:t xml:space="preserve"> ausschließlich über das Bietertool des Vergabemarktplatzes NRW zu.</w:t>
      </w:r>
    </w:p>
    <w:p w:rsidR="004A338B" w:rsidRDefault="004A338B" w:rsidP="004A338B">
      <w:pPr>
        <w:jc w:val="both"/>
      </w:pPr>
    </w:p>
    <w:p w:rsidR="004A338B" w:rsidRDefault="008335E6" w:rsidP="00881A71">
      <w:pPr>
        <w:jc w:val="both"/>
      </w:pPr>
      <w:r>
        <w:t xml:space="preserve">Informationen zum </w:t>
      </w:r>
      <w:r w:rsidR="00881A71">
        <w:t xml:space="preserve">Bietertool des Vergabemarktplatzes </w:t>
      </w:r>
      <w:r w:rsidR="000A24DB">
        <w:t xml:space="preserve">NRW </w:t>
      </w:r>
      <w:r w:rsidR="00881A71">
        <w:t>bzw.</w:t>
      </w:r>
      <w:r>
        <w:t xml:space="preserve"> eine Anleitung</w:t>
      </w:r>
      <w:r w:rsidR="00881A71">
        <w:t xml:space="preserve"> zur </w:t>
      </w:r>
      <w:r>
        <w:t>Einreichung elektronischer</w:t>
      </w:r>
      <w:r w:rsidR="00881A71">
        <w:t xml:space="preserve"> Angebot</w:t>
      </w:r>
      <w:r>
        <w:t>e über das Bietertool</w:t>
      </w:r>
      <w:r w:rsidR="00881A71">
        <w:t xml:space="preserve"> finden Sie unter folgenden Links:</w:t>
      </w:r>
    </w:p>
    <w:p w:rsidR="00881A71" w:rsidRDefault="00881A71" w:rsidP="00881A71">
      <w:pPr>
        <w:pStyle w:val="Listenabsatz"/>
        <w:numPr>
          <w:ilvl w:val="0"/>
          <w:numId w:val="1"/>
        </w:numPr>
        <w:jc w:val="both"/>
      </w:pPr>
      <w:r>
        <w:t>Support-Center cosinex:</w:t>
      </w:r>
      <w:r>
        <w:tab/>
        <w:t xml:space="preserve"> </w:t>
      </w:r>
      <w:hyperlink r:id="rId5" w:history="1">
        <w:r w:rsidRPr="007F2CF2">
          <w:rPr>
            <w:rStyle w:val="Hyperlink"/>
          </w:rPr>
          <w:t>https://support.cosinex.de/unternehmen/display/company/Bietertool</w:t>
        </w:r>
      </w:hyperlink>
    </w:p>
    <w:p w:rsidR="00881A71" w:rsidRDefault="00881A71" w:rsidP="00881A71">
      <w:pPr>
        <w:pStyle w:val="Listenabsatz"/>
        <w:numPr>
          <w:ilvl w:val="0"/>
          <w:numId w:val="1"/>
        </w:numPr>
        <w:jc w:val="both"/>
      </w:pPr>
      <w:r>
        <w:t>VMP Videotutorial 6: Bietertool:</w:t>
      </w:r>
      <w:r>
        <w:tab/>
      </w:r>
      <w:r>
        <w:br/>
        <w:t xml:space="preserve"> </w:t>
      </w:r>
      <w:hyperlink r:id="rId6" w:history="1">
        <w:r w:rsidRPr="007F2CF2">
          <w:rPr>
            <w:rStyle w:val="Hyperlink"/>
          </w:rPr>
          <w:t>https://www.youtube.com/watch?v=na-n1IkXS80</w:t>
        </w:r>
      </w:hyperlink>
    </w:p>
    <w:p w:rsidR="00881A71" w:rsidRDefault="00881A71" w:rsidP="00881A71">
      <w:pPr>
        <w:jc w:val="both"/>
      </w:pPr>
    </w:p>
    <w:p w:rsidR="00B12586" w:rsidRDefault="00B054E7" w:rsidP="00881A71">
      <w:pPr>
        <w:jc w:val="both"/>
      </w:pPr>
      <w:r>
        <w:t>Bei formalen Fragen zur elektronischen Angebotsabgabe können</w:t>
      </w:r>
      <w:r w:rsidR="00C4781B">
        <w:t xml:space="preserve"> Sie sich gerne an </w:t>
      </w:r>
      <w:r w:rsidR="00B12586">
        <w:t>die Zentrale Vergabestelle des Kreises Coesfeld wenden:</w:t>
      </w:r>
    </w:p>
    <w:p w:rsidR="00C4781B" w:rsidRDefault="00B12586" w:rsidP="00B12586">
      <w:pPr>
        <w:jc w:val="both"/>
      </w:pPr>
      <w:r>
        <w:tab/>
        <w:t xml:space="preserve">E-Mail: </w:t>
      </w:r>
      <w:hyperlink r:id="rId7" w:history="1">
        <w:r w:rsidRPr="007F2CF2">
          <w:rPr>
            <w:rStyle w:val="Hyperlink"/>
          </w:rPr>
          <w:t>zentrale-vergabestelle@kreis-coesfeld.de</w:t>
        </w:r>
      </w:hyperlink>
    </w:p>
    <w:p w:rsidR="00B12586" w:rsidRDefault="00B12586" w:rsidP="00B12586">
      <w:pPr>
        <w:jc w:val="both"/>
      </w:pPr>
      <w:r>
        <w:tab/>
        <w:t>Tel.: 02541/18-1405</w:t>
      </w:r>
    </w:p>
    <w:p w:rsidR="00B12586" w:rsidRDefault="00B12586" w:rsidP="00881A71">
      <w:pPr>
        <w:jc w:val="both"/>
      </w:pPr>
    </w:p>
    <w:p w:rsidR="00881A71" w:rsidRDefault="00B054E7" w:rsidP="00881A71">
      <w:pPr>
        <w:jc w:val="both"/>
      </w:pPr>
      <w:r>
        <w:t>Bei technischen</w:t>
      </w:r>
      <w:r w:rsidR="00417BF3">
        <w:t xml:space="preserve"> Fragen oder Problemen </w:t>
      </w:r>
      <w:r w:rsidR="00C4781B">
        <w:t>steht Ihnen das Su</w:t>
      </w:r>
      <w:r w:rsidR="00417BF3">
        <w:t>pport-Cent</w:t>
      </w:r>
      <w:r w:rsidR="00C4781B">
        <w:t xml:space="preserve">er der cosinex GmbH </w:t>
      </w:r>
      <w:r w:rsidR="00B12586">
        <w:t>zur Seite:</w:t>
      </w:r>
    </w:p>
    <w:p w:rsidR="00B12586" w:rsidRDefault="000A24DB" w:rsidP="00B12586">
      <w:pPr>
        <w:ind w:firstLine="708"/>
        <w:jc w:val="both"/>
      </w:pPr>
      <w:r>
        <w:t>I</w:t>
      </w:r>
      <w:r w:rsidR="00B12586">
        <w:t xml:space="preserve">nternetseite: </w:t>
      </w:r>
      <w:hyperlink r:id="rId8" w:history="1">
        <w:r w:rsidR="00606CE4" w:rsidRPr="007F2CF2">
          <w:rPr>
            <w:rStyle w:val="Hyperlink"/>
          </w:rPr>
          <w:t>https://support.cosinex.de/unternehmen/</w:t>
        </w:r>
      </w:hyperlink>
    </w:p>
    <w:p w:rsidR="00606CE4" w:rsidRPr="004A338B" w:rsidRDefault="00606CE4" w:rsidP="0020650D">
      <w:pPr>
        <w:ind w:firstLine="708"/>
        <w:jc w:val="both"/>
      </w:pPr>
      <w:r>
        <w:t xml:space="preserve">Kostenpflichtige Service-Hotline: </w:t>
      </w:r>
      <w:r w:rsidRPr="00606CE4">
        <w:t>0900-1-267463</w:t>
      </w:r>
      <w:r>
        <w:t xml:space="preserve"> (Mo-Fr 08:00-18:00 Uhr)</w:t>
      </w:r>
    </w:p>
    <w:sectPr w:rsidR="00606CE4" w:rsidRPr="004A338B" w:rsidSect="00595437">
      <w:type w:val="continuous"/>
      <w:pgSz w:w="11906" w:h="16838"/>
      <w:pgMar w:top="1418" w:right="141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838D5"/>
    <w:multiLevelType w:val="hybridMultilevel"/>
    <w:tmpl w:val="1C3683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F214C4"/>
    <w:multiLevelType w:val="hybridMultilevel"/>
    <w:tmpl w:val="C92C1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A54620"/>
    <w:multiLevelType w:val="hybridMultilevel"/>
    <w:tmpl w:val="CAACBE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84E6B"/>
    <w:multiLevelType w:val="hybridMultilevel"/>
    <w:tmpl w:val="627A76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7B4513"/>
    <w:rsid w:val="00021F50"/>
    <w:rsid w:val="00044AFA"/>
    <w:rsid w:val="000547A0"/>
    <w:rsid w:val="000A24DB"/>
    <w:rsid w:val="00156BE1"/>
    <w:rsid w:val="0020650D"/>
    <w:rsid w:val="0025330D"/>
    <w:rsid w:val="002C3691"/>
    <w:rsid w:val="002F33B7"/>
    <w:rsid w:val="00395F4D"/>
    <w:rsid w:val="003B3BB2"/>
    <w:rsid w:val="0040086D"/>
    <w:rsid w:val="00417BF3"/>
    <w:rsid w:val="00477B7A"/>
    <w:rsid w:val="004A338B"/>
    <w:rsid w:val="004D12ED"/>
    <w:rsid w:val="00595437"/>
    <w:rsid w:val="00606CE4"/>
    <w:rsid w:val="006564ED"/>
    <w:rsid w:val="006C431D"/>
    <w:rsid w:val="00745694"/>
    <w:rsid w:val="00764594"/>
    <w:rsid w:val="007B4513"/>
    <w:rsid w:val="008335E6"/>
    <w:rsid w:val="00862236"/>
    <w:rsid w:val="00867076"/>
    <w:rsid w:val="00881A71"/>
    <w:rsid w:val="00AE1FD5"/>
    <w:rsid w:val="00AE70A8"/>
    <w:rsid w:val="00B054E7"/>
    <w:rsid w:val="00B12586"/>
    <w:rsid w:val="00C4781B"/>
    <w:rsid w:val="00CF73FE"/>
    <w:rsid w:val="00E00952"/>
    <w:rsid w:val="00F45087"/>
    <w:rsid w:val="00F51498"/>
    <w:rsid w:val="00F9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35F60"/>
  <w15:docId w15:val="{1540963C-3602-4A66-8F00-1ACFD244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5330D"/>
    <w:rPr>
      <w:rFonts w:ascii="Calibri" w:hAnsi="Calibr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81A71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81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cosinex.de/unternehme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entrale-vergabestelle@kreis-coesfeld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a-n1IkXS80" TargetMode="External"/><Relationship Id="rId5" Type="http://schemas.openxmlformats.org/officeDocument/2006/relationships/hyperlink" Target="https://support.cosinex.de/unternehmen/display/company/Bietertoo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orage\vol1\vorlagen\kopfinter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kopfintern</Template>
  <TotalTime>0</TotalTime>
  <Pages>1</Pages>
  <Words>398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,</vt:lpstr>
    </vt:vector>
  </TitlesOfParts>
  <Company>Kreisverwaltung Coesfeld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Wenker, Hanna</dc:creator>
  <cp:lastModifiedBy>Wenker, Hanna</cp:lastModifiedBy>
  <cp:revision>20</cp:revision>
  <dcterms:created xsi:type="dcterms:W3CDTF">2020-02-13T15:28:00Z</dcterms:created>
  <dcterms:modified xsi:type="dcterms:W3CDTF">2020-02-19T09:58:00Z</dcterms:modified>
</cp:coreProperties>
</file>